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C0221" w14:textId="77777777" w:rsidR="000C018D" w:rsidRDefault="000C018D" w:rsidP="000C01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Hugh BARBOUR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61A5CEB" w14:textId="77777777" w:rsidR="000C018D" w:rsidRDefault="000C018D" w:rsidP="000C01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C6B6E4C" w14:textId="77777777" w:rsidR="000C018D" w:rsidRDefault="000C018D" w:rsidP="000C01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0734C07" w14:textId="77777777" w:rsidR="000C018D" w:rsidRDefault="000C018D" w:rsidP="000C01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2386A09" w14:textId="77777777" w:rsidR="000C018D" w:rsidRDefault="000C018D" w:rsidP="000C01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4948854E" w14:textId="77777777" w:rsidR="000C018D" w:rsidRDefault="000C018D" w:rsidP="000C01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7E2ED75A" w14:textId="77777777" w:rsidR="000C018D" w:rsidRPr="00065994" w:rsidRDefault="000C018D" w:rsidP="000C018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6089C9E" w14:textId="77777777" w:rsidR="000C018D" w:rsidRDefault="000C018D" w:rsidP="000C018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36D3C3A" w14:textId="77777777" w:rsidR="000C018D" w:rsidRDefault="000C018D" w:rsidP="000C01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0AC6D50" w14:textId="77777777" w:rsidR="000C018D" w:rsidRDefault="000C018D" w:rsidP="000C01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1EA73CD" w14:textId="77777777" w:rsidR="000C018D" w:rsidRDefault="000C018D" w:rsidP="000C01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October 2024</w:t>
      </w:r>
    </w:p>
    <w:p w14:paraId="76BDB3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5F182" w14:textId="77777777" w:rsidR="000C018D" w:rsidRDefault="000C018D" w:rsidP="009139A6">
      <w:r>
        <w:separator/>
      </w:r>
    </w:p>
  </w:endnote>
  <w:endnote w:type="continuationSeparator" w:id="0">
    <w:p w14:paraId="74BCAECB" w14:textId="77777777" w:rsidR="000C018D" w:rsidRDefault="000C01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F7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C8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B4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F2AC5" w14:textId="77777777" w:rsidR="000C018D" w:rsidRDefault="000C018D" w:rsidP="009139A6">
      <w:r>
        <w:separator/>
      </w:r>
    </w:p>
  </w:footnote>
  <w:footnote w:type="continuationSeparator" w:id="0">
    <w:p w14:paraId="08013D7E" w14:textId="77777777" w:rsidR="000C018D" w:rsidRDefault="000C01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DC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270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297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8D"/>
    <w:rsid w:val="000666E0"/>
    <w:rsid w:val="000C018D"/>
    <w:rsid w:val="00160E9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17C83"/>
  <w15:chartTrackingRefBased/>
  <w15:docId w15:val="{645B9571-61CE-4E95-B7AC-3290956B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2025-02-10T15:16:00Z</dcterms:created>
  <dcterms:modified xsi:type="dcterms:W3CDTF">2025-02-10T15:18:00Z</dcterms:modified>
</cp:coreProperties>
</file>